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D4BF1" w14:textId="77777777" w:rsidR="000A311A" w:rsidRDefault="000A311A" w:rsidP="000A311A">
      <w:pPr>
        <w:pStyle w:val="NoSpacing"/>
      </w:pPr>
      <w:r>
        <w:rPr>
          <w:u w:val="single"/>
        </w:rPr>
        <w:t>Walter DEKYS</w:t>
      </w:r>
      <w:r>
        <w:t xml:space="preserve">       (fl.1483)</w:t>
      </w:r>
    </w:p>
    <w:p w14:paraId="65F70E9A" w14:textId="77777777" w:rsidR="000A311A" w:rsidRDefault="000A311A" w:rsidP="000A311A">
      <w:pPr>
        <w:pStyle w:val="NoSpacing"/>
      </w:pPr>
      <w:r>
        <w:t xml:space="preserve">of </w:t>
      </w:r>
      <w:proofErr w:type="spellStart"/>
      <w:r>
        <w:t>Dickleburgh</w:t>
      </w:r>
      <w:proofErr w:type="spellEnd"/>
      <w:r>
        <w:t>, Norfolk.</w:t>
      </w:r>
    </w:p>
    <w:p w14:paraId="51F810AC" w14:textId="77777777" w:rsidR="000A311A" w:rsidRDefault="000A311A" w:rsidP="000A311A">
      <w:pPr>
        <w:pStyle w:val="NoSpacing"/>
      </w:pPr>
    </w:p>
    <w:p w14:paraId="34A47173" w14:textId="77777777" w:rsidR="000A311A" w:rsidRDefault="000A311A" w:rsidP="000A311A">
      <w:pPr>
        <w:pStyle w:val="NoSpacing"/>
      </w:pPr>
    </w:p>
    <w:p w14:paraId="23A10FE3" w14:textId="77777777" w:rsidR="000A311A" w:rsidRDefault="000A311A" w:rsidP="000A311A">
      <w:pPr>
        <w:pStyle w:val="NoSpacing"/>
      </w:pPr>
      <w:r>
        <w:tab/>
        <w:t>1483</w:t>
      </w:r>
      <w:r>
        <w:tab/>
        <w:t xml:space="preserve">He made a plaint of debt against William Howard of </w:t>
      </w:r>
      <w:proofErr w:type="spellStart"/>
      <w:r>
        <w:t>Brockdish</w:t>
      </w:r>
      <w:proofErr w:type="spellEnd"/>
      <w:r>
        <w:t>(q.v.).</w:t>
      </w:r>
    </w:p>
    <w:p w14:paraId="74EB3966" w14:textId="77777777" w:rsidR="000A311A" w:rsidRDefault="000A311A" w:rsidP="000A311A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7F05F842" w14:textId="77777777" w:rsidR="000A311A" w:rsidRDefault="000A311A" w:rsidP="000A311A">
      <w:pPr>
        <w:pStyle w:val="NoSpacing"/>
      </w:pPr>
    </w:p>
    <w:p w14:paraId="23120612" w14:textId="77777777" w:rsidR="000A311A" w:rsidRDefault="000A311A" w:rsidP="000A311A">
      <w:pPr>
        <w:pStyle w:val="NoSpacing"/>
      </w:pPr>
    </w:p>
    <w:p w14:paraId="057FB164" w14:textId="77777777" w:rsidR="000A311A" w:rsidRDefault="000A311A" w:rsidP="000A311A">
      <w:pPr>
        <w:pStyle w:val="NoSpacing"/>
      </w:pPr>
      <w:r>
        <w:t>11 December 2019</w:t>
      </w:r>
    </w:p>
    <w:p w14:paraId="70F85D94" w14:textId="77777777" w:rsidR="006B2F86" w:rsidRPr="00E71FC3" w:rsidRDefault="000A31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31F42" w14:textId="77777777" w:rsidR="000A311A" w:rsidRDefault="000A311A" w:rsidP="00E71FC3">
      <w:pPr>
        <w:spacing w:after="0" w:line="240" w:lineRule="auto"/>
      </w:pPr>
      <w:r>
        <w:separator/>
      </w:r>
    </w:p>
  </w:endnote>
  <w:endnote w:type="continuationSeparator" w:id="0">
    <w:p w14:paraId="071896E0" w14:textId="77777777" w:rsidR="000A311A" w:rsidRDefault="000A31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011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AF7F2" w14:textId="77777777" w:rsidR="000A311A" w:rsidRDefault="000A311A" w:rsidP="00E71FC3">
      <w:pPr>
        <w:spacing w:after="0" w:line="240" w:lineRule="auto"/>
      </w:pPr>
      <w:r>
        <w:separator/>
      </w:r>
    </w:p>
  </w:footnote>
  <w:footnote w:type="continuationSeparator" w:id="0">
    <w:p w14:paraId="3F80EE2D" w14:textId="77777777" w:rsidR="000A311A" w:rsidRDefault="000A31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11A"/>
    <w:rsid w:val="000A311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8A253"/>
  <w15:chartTrackingRefBased/>
  <w15:docId w15:val="{3E76C850-8224-4CE9-9E1F-B4940BF46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A31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2019-12-27T20:57:00Z</dcterms:created>
  <dcterms:modified xsi:type="dcterms:W3CDTF">2019-12-27T20:58:00Z</dcterms:modified>
</cp:coreProperties>
</file>